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D10" w:rsidRDefault="00D86D10" w:rsidP="00D86D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PATRICHE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D86D10" w:rsidRDefault="00D86D10" w:rsidP="00D86D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6D10" w:rsidRDefault="00D86D10" w:rsidP="00D86D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6D10" w:rsidRDefault="00D86D10" w:rsidP="00D86D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Salisbury into lands</w:t>
      </w:r>
    </w:p>
    <w:p w:rsidR="00D86D10" w:rsidRDefault="00D86D10" w:rsidP="00D86D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Edward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Benstede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86D10" w:rsidRDefault="00D86D10" w:rsidP="00D86D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24-64)</w:t>
      </w:r>
    </w:p>
    <w:p w:rsidR="00615F39" w:rsidRPr="00615F39" w:rsidRDefault="00615F39" w:rsidP="00615F3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5F39">
        <w:rPr>
          <w:rFonts w:ascii="Times New Roman" w:hAnsi="Times New Roman" w:cs="Times New Roman"/>
          <w:sz w:val="24"/>
          <w:szCs w:val="24"/>
        </w:rPr>
        <w:t>24 Apr.1433</w:t>
      </w:r>
      <w:r w:rsidRPr="00615F39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Salisbury into lands of </w:t>
      </w:r>
    </w:p>
    <w:p w:rsidR="00615F39" w:rsidRPr="00615F39" w:rsidRDefault="00615F39" w:rsidP="00615F3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5F39">
        <w:rPr>
          <w:rFonts w:ascii="Times New Roman" w:hAnsi="Times New Roman" w:cs="Times New Roman"/>
          <w:sz w:val="24"/>
          <w:szCs w:val="24"/>
        </w:rPr>
        <w:tab/>
      </w:r>
      <w:r w:rsidRPr="00615F39">
        <w:rPr>
          <w:rFonts w:ascii="Times New Roman" w:hAnsi="Times New Roman" w:cs="Times New Roman"/>
          <w:sz w:val="24"/>
          <w:szCs w:val="24"/>
        </w:rPr>
        <w:tab/>
        <w:t xml:space="preserve">the late John </w:t>
      </w:r>
      <w:proofErr w:type="spellStart"/>
      <w:r w:rsidRPr="00615F39">
        <w:rPr>
          <w:rFonts w:ascii="Times New Roman" w:hAnsi="Times New Roman" w:cs="Times New Roman"/>
          <w:sz w:val="24"/>
          <w:szCs w:val="24"/>
        </w:rPr>
        <w:t>Grene</w:t>
      </w:r>
      <w:proofErr w:type="spellEnd"/>
      <w:r w:rsidRPr="00615F39">
        <w:rPr>
          <w:rFonts w:ascii="Times New Roman" w:hAnsi="Times New Roman" w:cs="Times New Roman"/>
          <w:sz w:val="24"/>
          <w:szCs w:val="24"/>
        </w:rPr>
        <w:t>(q.v.).</w:t>
      </w:r>
    </w:p>
    <w:p w:rsidR="00615F39" w:rsidRPr="00615F39" w:rsidRDefault="00615F39" w:rsidP="00615F3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5F39">
        <w:rPr>
          <w:rFonts w:ascii="Times New Roman" w:hAnsi="Times New Roman" w:cs="Times New Roman"/>
          <w:sz w:val="24"/>
          <w:szCs w:val="24"/>
        </w:rPr>
        <w:tab/>
      </w:r>
      <w:r w:rsidRPr="00615F39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615F39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615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F39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615F39">
        <w:rPr>
          <w:rFonts w:ascii="Times New Roman" w:hAnsi="Times New Roman" w:cs="Times New Roman"/>
          <w:sz w:val="24"/>
          <w:szCs w:val="24"/>
        </w:rPr>
        <w:t xml:space="preserve"> 24-50)</w:t>
      </w:r>
    </w:p>
    <w:p w:rsidR="00D86D10" w:rsidRDefault="00D86D10" w:rsidP="00D86D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6D10" w:rsidRDefault="00D86D10" w:rsidP="00D86D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D86D10" w:rsidP="00D86D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March 2016</w:t>
      </w:r>
    </w:p>
    <w:p w:rsidR="00615F39" w:rsidRPr="00D86D10" w:rsidRDefault="00615F39" w:rsidP="00D86D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May 2017</w:t>
      </w:r>
      <w:bookmarkStart w:id="0" w:name="_GoBack"/>
      <w:bookmarkEnd w:id="0"/>
    </w:p>
    <w:sectPr w:rsidR="00615F39" w:rsidRPr="00D86D1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D10" w:rsidRDefault="00D86D10" w:rsidP="00E71FC3">
      <w:pPr>
        <w:spacing w:after="0" w:line="240" w:lineRule="auto"/>
      </w:pPr>
      <w:r>
        <w:separator/>
      </w:r>
    </w:p>
  </w:endnote>
  <w:endnote w:type="continuationSeparator" w:id="0">
    <w:p w:rsidR="00D86D10" w:rsidRDefault="00D86D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D10" w:rsidRDefault="00D86D10" w:rsidP="00E71FC3">
      <w:pPr>
        <w:spacing w:after="0" w:line="240" w:lineRule="auto"/>
      </w:pPr>
      <w:r>
        <w:separator/>
      </w:r>
    </w:p>
  </w:footnote>
  <w:footnote w:type="continuationSeparator" w:id="0">
    <w:p w:rsidR="00D86D10" w:rsidRDefault="00D86D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D10"/>
    <w:rsid w:val="00615F39"/>
    <w:rsid w:val="00AB52E8"/>
    <w:rsid w:val="00B16D3F"/>
    <w:rsid w:val="00D86D1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96BE8"/>
  <w15:chartTrackingRefBased/>
  <w15:docId w15:val="{DBDA7040-BB91-45D3-94E4-C06618BD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2016-03-14T21:41:00Z</dcterms:created>
  <dcterms:modified xsi:type="dcterms:W3CDTF">2017-05-23T08:11:00Z</dcterms:modified>
</cp:coreProperties>
</file>